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2A4" w:rsidRDefault="009637A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„ვარდისუბანი“ სატრანსფორმატორო ქვესადგური</w:t>
      </w:r>
    </w:p>
    <w:p w:rsidR="00366387" w:rsidRDefault="009637A4" w:rsidP="009637A4">
      <w:pPr>
        <w:rPr>
          <w:rFonts w:ascii="Sylfaen" w:hAnsi="Sylfaen"/>
          <w:lang w:val="ka-GE"/>
        </w:rPr>
      </w:pPr>
      <w:r w:rsidRPr="009637A4">
        <w:rPr>
          <w:rFonts w:ascii="Sylfaen" w:hAnsi="Sylfaen"/>
          <w:noProof/>
        </w:rPr>
        <w:drawing>
          <wp:inline distT="0" distB="0" distL="0" distR="0">
            <wp:extent cx="2598254" cy="3463763"/>
            <wp:effectExtent l="0" t="0" r="0" b="3810"/>
            <wp:docPr id="2" name="Picture 2" descr="\\wss02\Home$\rburdiladze\Desktop\IMG_20211012_155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1012_1551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18" cy="349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7A4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449002" cy="3480913"/>
            <wp:effectExtent l="0" t="0" r="8890" b="5715"/>
            <wp:wrapSquare wrapText="bothSides"/>
            <wp:docPr id="1" name="Picture 1" descr="\\wss02\Home$\rburdiladze\Desktop\IMG_20211012_154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1012_154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002" cy="348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Pr="009637A4">
        <w:rPr>
          <w:rFonts w:ascii="Sylfaen" w:hAnsi="Sylfaen"/>
          <w:noProof/>
        </w:rPr>
        <w:drawing>
          <wp:inline distT="0" distB="0" distL="0" distR="0">
            <wp:extent cx="2448560" cy="3232785"/>
            <wp:effectExtent l="0" t="0" r="8890" b="5715"/>
            <wp:docPr id="3" name="Picture 3" descr="\\wss02\Home$\rburdiladze\Desktop\IMG_20211012_154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1012_1546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98" cy="32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387" w:rsidRPr="00366387">
        <w:rPr>
          <w:rFonts w:ascii="Sylfaen" w:hAnsi="Sylfaen"/>
          <w:noProof/>
        </w:rPr>
        <w:drawing>
          <wp:inline distT="0" distB="0" distL="0" distR="0">
            <wp:extent cx="2421696" cy="3228229"/>
            <wp:effectExtent l="0" t="0" r="0" b="0"/>
            <wp:docPr id="5" name="Picture 5" descr="\\wss02\Home$\rburdiladze\Desktop\IMG_20220401_121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20401_1214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099" cy="323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387" w:rsidRDefault="00366387" w:rsidP="009637A4">
      <w:pPr>
        <w:rPr>
          <w:rFonts w:ascii="Sylfaen" w:hAnsi="Sylfaen"/>
          <w:lang w:val="ka-GE"/>
        </w:rPr>
      </w:pPr>
    </w:p>
    <w:p w:rsidR="00366387" w:rsidRDefault="00366387" w:rsidP="009637A4">
      <w:pPr>
        <w:rPr>
          <w:rFonts w:ascii="Sylfaen" w:hAnsi="Sylfaen"/>
          <w:lang w:val="ka-GE"/>
        </w:rPr>
      </w:pPr>
      <w:r w:rsidRPr="00366387">
        <w:rPr>
          <w:rFonts w:ascii="Sylfaen" w:hAnsi="Sylfaen"/>
          <w:noProof/>
        </w:rPr>
        <w:lastRenderedPageBreak/>
        <w:drawing>
          <wp:inline distT="0" distB="0" distL="0" distR="0">
            <wp:extent cx="2940632" cy="3919993"/>
            <wp:effectExtent l="0" t="0" r="0" b="4445"/>
            <wp:docPr id="6" name="Picture 6" descr="\\wss02\Home$\rburdiladze\Desktop\IMG_20220401_12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20401_121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659" cy="392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387" w:rsidRDefault="00366387" w:rsidP="009637A4">
      <w:pPr>
        <w:rPr>
          <w:rFonts w:ascii="Sylfaen" w:hAnsi="Sylfaen"/>
          <w:lang w:val="ka-GE"/>
        </w:rPr>
      </w:pPr>
    </w:p>
    <w:p w:rsidR="00366387" w:rsidRDefault="00366387" w:rsidP="009637A4">
      <w:pPr>
        <w:rPr>
          <w:rFonts w:ascii="Sylfaen" w:hAnsi="Sylfaen"/>
          <w:lang w:val="ka-GE"/>
        </w:rPr>
      </w:pPr>
    </w:p>
    <w:p w:rsidR="009637A4" w:rsidRDefault="009637A4" w:rsidP="009637A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 ტექნიკურად გამართულ მდგომარეობაშია.</w:t>
      </w:r>
    </w:p>
    <w:p w:rsidR="009637A4" w:rsidRPr="009637A4" w:rsidRDefault="009637A4" w:rsidP="009637A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ძაბვის მხარე ,ტრანსფორმატორი და დაბალი ძაბვის მხარე ტექნიკურად გამართულია.</w:t>
      </w:r>
      <w:bookmarkStart w:id="0" w:name="_GoBack"/>
      <w:bookmarkEnd w:id="0"/>
    </w:p>
    <w:sectPr w:rsidR="009637A4" w:rsidRPr="009637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7A4"/>
    <w:rsid w:val="000A52A4"/>
    <w:rsid w:val="00366387"/>
    <w:rsid w:val="0096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7576E"/>
  <w15:chartTrackingRefBased/>
  <w15:docId w15:val="{1FD54F2B-5DB4-4A44-BF40-8BAB2829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5DEBFE9F</Template>
  <TotalTime>17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2022-06-14T06:34:00Z</dcterms:created>
  <dcterms:modified xsi:type="dcterms:W3CDTF">2022-06-14T06:51:00Z</dcterms:modified>
</cp:coreProperties>
</file>